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39E64" w14:textId="77777777" w:rsidR="00634498" w:rsidRDefault="00634498" w:rsidP="0063449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MARCHAUND</w:t>
      </w:r>
      <w:r>
        <w:rPr>
          <w:rFonts w:cs="Times New Roman"/>
          <w:szCs w:val="24"/>
        </w:rPr>
        <w:t xml:space="preserve">       (fl.1483)</w:t>
      </w:r>
    </w:p>
    <w:p w14:paraId="1EC02BFC" w14:textId="77777777" w:rsidR="00634498" w:rsidRDefault="00634498" w:rsidP="0063449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Clerk.</w:t>
      </w:r>
    </w:p>
    <w:p w14:paraId="4D642B3A" w14:textId="77777777" w:rsidR="00634498" w:rsidRDefault="00634498" w:rsidP="00634498">
      <w:pPr>
        <w:pStyle w:val="NoSpacing"/>
        <w:jc w:val="both"/>
        <w:rPr>
          <w:rFonts w:cs="Times New Roman"/>
          <w:szCs w:val="24"/>
        </w:rPr>
      </w:pPr>
    </w:p>
    <w:p w14:paraId="16DB3141" w14:textId="77777777" w:rsidR="00634498" w:rsidRDefault="00634498" w:rsidP="00634498">
      <w:pPr>
        <w:pStyle w:val="NoSpacing"/>
        <w:jc w:val="both"/>
        <w:rPr>
          <w:rFonts w:cs="Times New Roman"/>
          <w:szCs w:val="24"/>
        </w:rPr>
      </w:pPr>
    </w:p>
    <w:p w14:paraId="71FD54A4" w14:textId="77777777" w:rsidR="00634498" w:rsidRDefault="00634498" w:rsidP="0063449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and John Fox(q.v.), as the executors of William </w:t>
      </w:r>
      <w:proofErr w:type="spellStart"/>
      <w:r>
        <w:rPr>
          <w:rFonts w:cs="Times New Roman"/>
          <w:szCs w:val="24"/>
        </w:rPr>
        <w:t>Shyllyng</w:t>
      </w:r>
      <w:proofErr w:type="spellEnd"/>
      <w:r>
        <w:rPr>
          <w:rFonts w:cs="Times New Roman"/>
          <w:szCs w:val="24"/>
        </w:rPr>
        <w:t>(q.v.), made a</w:t>
      </w:r>
    </w:p>
    <w:p w14:paraId="1EA5031A" w14:textId="77777777" w:rsidR="00634498" w:rsidRDefault="00634498" w:rsidP="0063449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plaint of debt against Robert </w:t>
      </w:r>
      <w:proofErr w:type="spellStart"/>
      <w:r>
        <w:rPr>
          <w:rFonts w:cs="Times New Roman"/>
          <w:szCs w:val="24"/>
        </w:rPr>
        <w:t>Harbald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Hindringham</w:t>
      </w:r>
      <w:proofErr w:type="spellEnd"/>
      <w:r>
        <w:rPr>
          <w:rFonts w:cs="Times New Roman"/>
          <w:szCs w:val="24"/>
        </w:rPr>
        <w:t>, Norfolk(q.v.).</w:t>
      </w:r>
    </w:p>
    <w:p w14:paraId="3B74C919" w14:textId="77777777" w:rsidR="00634498" w:rsidRDefault="00634498" w:rsidP="0063449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0A5396F5" w14:textId="77777777" w:rsidR="00634498" w:rsidRDefault="00634498" w:rsidP="00634498">
      <w:pPr>
        <w:pStyle w:val="NoSpacing"/>
        <w:jc w:val="both"/>
        <w:rPr>
          <w:rFonts w:cs="Times New Roman"/>
          <w:szCs w:val="24"/>
        </w:rPr>
      </w:pPr>
    </w:p>
    <w:p w14:paraId="43D2E46F" w14:textId="77777777" w:rsidR="00634498" w:rsidRDefault="00634498" w:rsidP="00634498">
      <w:pPr>
        <w:pStyle w:val="NoSpacing"/>
        <w:jc w:val="both"/>
        <w:rPr>
          <w:rFonts w:cs="Times New Roman"/>
          <w:szCs w:val="24"/>
        </w:rPr>
      </w:pPr>
    </w:p>
    <w:p w14:paraId="0C924F58" w14:textId="77777777" w:rsidR="00634498" w:rsidRDefault="00634498" w:rsidP="0063449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3 March 2025</w:t>
      </w:r>
    </w:p>
    <w:p w14:paraId="00DE517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D32AC" w14:textId="77777777" w:rsidR="00634498" w:rsidRDefault="00634498" w:rsidP="009139A6">
      <w:r>
        <w:separator/>
      </w:r>
    </w:p>
  </w:endnote>
  <w:endnote w:type="continuationSeparator" w:id="0">
    <w:p w14:paraId="0C8D6FDF" w14:textId="77777777" w:rsidR="00634498" w:rsidRDefault="0063449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ADDE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19D3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202E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C3103" w14:textId="77777777" w:rsidR="00634498" w:rsidRDefault="00634498" w:rsidP="009139A6">
      <w:r>
        <w:separator/>
      </w:r>
    </w:p>
  </w:footnote>
  <w:footnote w:type="continuationSeparator" w:id="0">
    <w:p w14:paraId="202D0D84" w14:textId="77777777" w:rsidR="00634498" w:rsidRDefault="0063449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E7C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5CA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4E51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498"/>
    <w:rsid w:val="000666E0"/>
    <w:rsid w:val="000A2E7A"/>
    <w:rsid w:val="00190DFA"/>
    <w:rsid w:val="002510B7"/>
    <w:rsid w:val="00270799"/>
    <w:rsid w:val="00357E4A"/>
    <w:rsid w:val="005C130B"/>
    <w:rsid w:val="00634498"/>
    <w:rsid w:val="007D0A72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A0E05"/>
  <w15:chartTrackingRefBased/>
  <w15:docId w15:val="{B8B33A11-D8D4-4408-9959-0AA2A3337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344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2025-03-23T20:24:00Z</dcterms:created>
  <dcterms:modified xsi:type="dcterms:W3CDTF">2025-03-23T20:25:00Z</dcterms:modified>
</cp:coreProperties>
</file>